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3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9"/>
        <w:gridCol w:w="313"/>
        <w:gridCol w:w="1246"/>
        <w:gridCol w:w="567"/>
        <w:gridCol w:w="567"/>
        <w:gridCol w:w="1399"/>
        <w:gridCol w:w="19"/>
        <w:gridCol w:w="357"/>
        <w:gridCol w:w="3039"/>
        <w:gridCol w:w="101"/>
        <w:gridCol w:w="1569"/>
        <w:gridCol w:w="37"/>
      </w:tblGrid>
      <w:tr w:rsidR="008C7E48" w:rsidRPr="00C017DF" w14:paraId="75CC29FE" w14:textId="77777777" w:rsidTr="00AA7C0F">
        <w:trPr>
          <w:trHeight w:val="567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544B4D3" w14:textId="77777777" w:rsidR="008C7E48" w:rsidRPr="006E3F12" w:rsidRDefault="008C7E48" w:rsidP="00D9190B">
            <w:pPr>
              <w:jc w:val="center"/>
              <w:rPr>
                <w:rFonts w:ascii="Arial" w:hAnsi="Arial" w:cs="Arial"/>
                <w:b/>
                <w:bCs/>
                <w:sz w:val="36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Klasse: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7D9C4E3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32"/>
                <w:szCs w:val="20"/>
              </w:rPr>
              <w:t>Z</w:t>
            </w:r>
          </w:p>
        </w:tc>
        <w:tc>
          <w:tcPr>
            <w:tcW w:w="253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863282F" w14:textId="77777777" w:rsidR="008C7E48" w:rsidRPr="005D277D" w:rsidRDefault="008C7E48" w:rsidP="00D9190B">
            <w:pPr>
              <w:ind w:left="134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41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09663E" w14:textId="77777777" w:rsidR="008C7E48" w:rsidRPr="00C017DF" w:rsidRDefault="00AA7C0F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Startnummer</w:t>
            </w:r>
            <w:r w:rsidR="008C7E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="00936A8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36A8F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 w:rsidR="00936A8F">
              <w:rPr>
                <w:rFonts w:ascii="Arial" w:hAnsi="Arial" w:cs="Arial"/>
                <w:b/>
                <w:bCs/>
                <w:sz w:val="20"/>
                <w:szCs w:val="20"/>
              </w:rPr>
            </w:r>
            <w:r w:rsidR="00936A8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936A8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36A8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36A8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36A8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36A8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 w:rsidR="00936A8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8C7E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1707" w:type="dxa"/>
            <w:gridSpan w:val="3"/>
            <w:tcBorders>
              <w:top w:val="nil"/>
              <w:left w:val="single" w:sz="12" w:space="0" w:color="auto"/>
              <w:right w:val="nil"/>
            </w:tcBorders>
          </w:tcPr>
          <w:p w14:paraId="56A44A30" w14:textId="77777777" w:rsidR="008C7E48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7BF0267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7E48" w:rsidRPr="00C017DF" w14:paraId="790595CE" w14:textId="77777777" w:rsidTr="00D9190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nil"/>
              <w:left w:val="nil"/>
              <w:right w:val="nil"/>
            </w:tcBorders>
          </w:tcPr>
          <w:p w14:paraId="3473E9CA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CAF3E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right w:val="nil"/>
            </w:tcBorders>
          </w:tcPr>
          <w:p w14:paraId="763BB496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nil"/>
              <w:right w:val="nil"/>
            </w:tcBorders>
          </w:tcPr>
          <w:p w14:paraId="6B8BE13D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4CE003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Voltigeurs</w:t>
            </w: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</w:tcPr>
          <w:p w14:paraId="503AC0DC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</w:tr>
      <w:tr w:rsidR="008C7E48" w:rsidRPr="00C017DF" w14:paraId="187C3CA2" w14:textId="77777777" w:rsidTr="00D9190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6650F087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Jury: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4A284C13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06FB575D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35331D2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" w:name="Text8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69" w:type="dxa"/>
          </w:tcPr>
          <w:p w14:paraId="59AB377B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" w:name="Text1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2"/>
          </w:p>
        </w:tc>
      </w:tr>
      <w:tr w:rsidR="008C7E48" w:rsidRPr="00C017DF" w14:paraId="2B47C267" w14:textId="77777777" w:rsidTr="00D9190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712EC93F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Datum: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2AEB7125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57" w:type="dxa"/>
            <w:tcBorders>
              <w:right w:val="dotted" w:sz="4" w:space="0" w:color="auto"/>
            </w:tcBorders>
          </w:tcPr>
          <w:p w14:paraId="25606AA4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EE7D304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4" w:name="Text9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569" w:type="dxa"/>
          </w:tcPr>
          <w:p w14:paraId="1E973E8F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5" w:name="Text1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5"/>
          </w:p>
        </w:tc>
      </w:tr>
      <w:tr w:rsidR="008C7E48" w:rsidRPr="00C017DF" w14:paraId="0DF679C7" w14:textId="77777777" w:rsidTr="00D9190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bottom w:val="single" w:sz="4" w:space="0" w:color="auto"/>
              <w:right w:val="dotted" w:sz="4" w:space="0" w:color="auto"/>
            </w:tcBorders>
          </w:tcPr>
          <w:p w14:paraId="7AF9A3B5" w14:textId="77777777" w:rsidR="008C7E48" w:rsidRPr="00C017DF" w:rsidRDefault="008C7E48" w:rsidP="00D9190B">
            <w:pPr>
              <w:keepNext/>
              <w:outlineLvl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Plaats: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560A6318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6" w:name="Text3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357" w:type="dxa"/>
            <w:tcBorders>
              <w:bottom w:val="single" w:sz="4" w:space="0" w:color="auto"/>
              <w:right w:val="dotted" w:sz="4" w:space="0" w:color="auto"/>
            </w:tcBorders>
          </w:tcPr>
          <w:p w14:paraId="678871CC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78829664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44D08120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C7E48" w:rsidRPr="00C017DF" w14:paraId="295263F4" w14:textId="77777777" w:rsidTr="00D9190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</w:tcPr>
          <w:p w14:paraId="43AA6FE7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Team:</w:t>
            </w:r>
          </w:p>
        </w:tc>
        <w:tc>
          <w:tcPr>
            <w:tcW w:w="3798" w:type="dxa"/>
            <w:gridSpan w:val="5"/>
            <w:tcBorders>
              <w:top w:val="single" w:sz="4" w:space="0" w:color="auto"/>
              <w:left w:val="dotted" w:sz="4" w:space="0" w:color="auto"/>
            </w:tcBorders>
          </w:tcPr>
          <w:p w14:paraId="7C93DBFD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7" w:name="Text4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57" w:type="dxa"/>
            <w:tcBorders>
              <w:top w:val="single" w:sz="4" w:space="0" w:color="auto"/>
              <w:right w:val="dotted" w:sz="4" w:space="0" w:color="auto"/>
            </w:tcBorders>
          </w:tcPr>
          <w:p w14:paraId="4F6B6867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66911C0B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  <w:tcBorders>
              <w:top w:val="single" w:sz="4" w:space="0" w:color="auto"/>
            </w:tcBorders>
          </w:tcPr>
          <w:p w14:paraId="67EDD006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C7E48" w:rsidRPr="00C017DF" w14:paraId="78C496D7" w14:textId="77777777" w:rsidTr="00D9190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58D13F16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Paard: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6E6E18B7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8" w:name="Text5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0B709A3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Lidnummer*</w:t>
            </w:r>
          </w:p>
        </w:tc>
        <w:tc>
          <w:tcPr>
            <w:tcW w:w="357" w:type="dxa"/>
            <w:tcBorders>
              <w:left w:val="single" w:sz="2" w:space="0" w:color="auto"/>
              <w:right w:val="dotted" w:sz="4" w:space="0" w:color="auto"/>
            </w:tcBorders>
          </w:tcPr>
          <w:p w14:paraId="58F96E15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7400FA7C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64966599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C7E48" w:rsidRPr="00C017DF" w14:paraId="7013A10B" w14:textId="77777777" w:rsidTr="00D9190B">
        <w:trPr>
          <w:gridAfter w:val="1"/>
          <w:wAfter w:w="37" w:type="dxa"/>
          <w:trHeight w:val="251"/>
        </w:trPr>
        <w:tc>
          <w:tcPr>
            <w:tcW w:w="1272" w:type="dxa"/>
            <w:gridSpan w:val="2"/>
            <w:tcBorders>
              <w:right w:val="dotted" w:sz="4" w:space="0" w:color="auto"/>
            </w:tcBorders>
          </w:tcPr>
          <w:p w14:paraId="28DBA467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Longeur: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dotted" w:sz="4" w:space="0" w:color="auto"/>
            </w:tcBorders>
          </w:tcPr>
          <w:p w14:paraId="0D3EC549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9" w:name="Text6"/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418" w:type="dxa"/>
            <w:gridSpan w:val="2"/>
            <w:tcBorders>
              <w:top w:val="single" w:sz="4" w:space="0" w:color="auto"/>
              <w:right w:val="single" w:sz="2" w:space="0" w:color="auto"/>
            </w:tcBorders>
          </w:tcPr>
          <w:p w14:paraId="3C232809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57" w:type="dxa"/>
            <w:tcBorders>
              <w:left w:val="single" w:sz="2" w:space="0" w:color="auto"/>
              <w:bottom w:val="single" w:sz="4" w:space="0" w:color="auto"/>
              <w:right w:val="dotted" w:sz="4" w:space="0" w:color="auto"/>
            </w:tcBorders>
          </w:tcPr>
          <w:p w14:paraId="2BC3A2AF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dotted" w:sz="4" w:space="0" w:color="auto"/>
            </w:tcBorders>
          </w:tcPr>
          <w:p w14:paraId="0B44DD02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569" w:type="dxa"/>
          </w:tcPr>
          <w:p w14:paraId="6BDF4980" w14:textId="77777777" w:rsidR="008C7E48" w:rsidRPr="00C017DF" w:rsidRDefault="008C7E48" w:rsidP="00D9190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3C16126A" w14:textId="77777777" w:rsidR="00C017DF" w:rsidRP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  <w:r w:rsidRPr="00C017DF">
        <w:rPr>
          <w:rFonts w:ascii="Arial" w:hAnsi="Arial" w:cs="Arial"/>
          <w:b/>
          <w:bCs/>
          <w:sz w:val="20"/>
          <w:szCs w:val="20"/>
        </w:rPr>
        <w:tab/>
      </w:r>
    </w:p>
    <w:p w14:paraId="35CD4A3E" w14:textId="77777777" w:rsidR="00615814" w:rsidRDefault="008D5FBD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  <w:t>Tijdslimiet: 6 minuten</w:t>
      </w:r>
    </w:p>
    <w:p w14:paraId="1FA60F48" w14:textId="77777777" w:rsidR="00C017DF" w:rsidRPr="00C017DF" w:rsidRDefault="00AA7C0F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Verplichte o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>efeningen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4"/>
        <w:gridCol w:w="1070"/>
        <w:gridCol w:w="1134"/>
        <w:gridCol w:w="1134"/>
        <w:gridCol w:w="992"/>
        <w:gridCol w:w="992"/>
        <w:gridCol w:w="1077"/>
        <w:gridCol w:w="1333"/>
      </w:tblGrid>
      <w:tr w:rsidR="00C017DF" w:rsidRPr="00C017DF" w14:paraId="21E1B4A9" w14:textId="77777777" w:rsidTr="00254188">
        <w:tc>
          <w:tcPr>
            <w:tcW w:w="1694" w:type="dxa"/>
          </w:tcPr>
          <w:p w14:paraId="40A50011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0" w:type="dxa"/>
          </w:tcPr>
          <w:p w14:paraId="15006DE3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4C844B8C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0A53088A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2E7B3EF8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14:paraId="492B89B5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77" w:type="dxa"/>
          </w:tcPr>
          <w:p w14:paraId="264EC7E3" w14:textId="77777777" w:rsidR="00C017DF" w:rsidRPr="00C017DF" w:rsidRDefault="00C017DF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17D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33" w:type="dxa"/>
          </w:tcPr>
          <w:p w14:paraId="37570EDB" w14:textId="77777777" w:rsidR="00C017DF" w:rsidRPr="00C017DF" w:rsidRDefault="00615814" w:rsidP="006B7AE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Totaal</w:t>
            </w:r>
          </w:p>
        </w:tc>
      </w:tr>
      <w:tr w:rsidR="00C017DF" w:rsidRPr="00C017DF" w14:paraId="01322AB1" w14:textId="77777777" w:rsidTr="00254188">
        <w:tc>
          <w:tcPr>
            <w:tcW w:w="1694" w:type="dxa"/>
          </w:tcPr>
          <w:p w14:paraId="6ADC8DB6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Opsprong</w:t>
            </w:r>
          </w:p>
        </w:tc>
        <w:tc>
          <w:tcPr>
            <w:tcW w:w="1070" w:type="dxa"/>
          </w:tcPr>
          <w:p w14:paraId="2A35628C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127032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67181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914E43B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1848126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035B8738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95F1EEC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41736C70" w14:textId="77777777" w:rsidTr="00254188">
        <w:tc>
          <w:tcPr>
            <w:tcW w:w="1694" w:type="dxa"/>
          </w:tcPr>
          <w:p w14:paraId="7C9C6B70" w14:textId="77777777" w:rsidR="00C017DF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Vrije zit </w:t>
            </w:r>
          </w:p>
        </w:tc>
        <w:tc>
          <w:tcPr>
            <w:tcW w:w="1070" w:type="dxa"/>
          </w:tcPr>
          <w:p w14:paraId="17D2AF29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96867F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B27E5F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7A6B9E3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235F5DC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0B25BBD6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1A3BC16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4A28DF73" w14:textId="77777777" w:rsidTr="00254188">
        <w:tc>
          <w:tcPr>
            <w:tcW w:w="1694" w:type="dxa"/>
          </w:tcPr>
          <w:p w14:paraId="0413D35E" w14:textId="77777777" w:rsidR="00C017DF" w:rsidRPr="00C017DF" w:rsidRDefault="00395EF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r w:rsidR="00AC5736">
              <w:rPr>
                <w:rFonts w:ascii="Arial" w:hAnsi="Arial" w:cs="Arial"/>
                <w:b/>
                <w:bCs/>
                <w:sz w:val="20"/>
                <w:szCs w:val="20"/>
              </w:rPr>
              <w:t>lag</w:t>
            </w:r>
          </w:p>
        </w:tc>
        <w:tc>
          <w:tcPr>
            <w:tcW w:w="1070" w:type="dxa"/>
          </w:tcPr>
          <w:p w14:paraId="07A065F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754E2A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445E06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3D7F1E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E692AEE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43A09C6A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039D71F1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736" w:rsidRPr="00C017DF" w14:paraId="6FC41320" w14:textId="77777777" w:rsidTr="00254188">
        <w:tc>
          <w:tcPr>
            <w:tcW w:w="1694" w:type="dxa"/>
          </w:tcPr>
          <w:p w14:paraId="1D1121C3" w14:textId="77777777" w:rsidR="00AC5736" w:rsidRDefault="00395EF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Molen</w:t>
            </w:r>
          </w:p>
        </w:tc>
        <w:tc>
          <w:tcPr>
            <w:tcW w:w="1070" w:type="dxa"/>
          </w:tcPr>
          <w:p w14:paraId="3548E74B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DDFD97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565F6D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7979CB6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E63A9DE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40786285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65685CFC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C5736" w:rsidRPr="00C017DF" w14:paraId="588887D1" w14:textId="77777777" w:rsidTr="00254188">
        <w:tc>
          <w:tcPr>
            <w:tcW w:w="1694" w:type="dxa"/>
          </w:tcPr>
          <w:p w14:paraId="501E9BD3" w14:textId="77777777" w:rsidR="00AC5736" w:rsidRDefault="00395EFA" w:rsidP="0061581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1</w:t>
            </w:r>
            <w:r w:rsidRPr="00395EF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1070" w:type="dxa"/>
          </w:tcPr>
          <w:p w14:paraId="414CC864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B07CE5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B42B7E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4F5537F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290F6FF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2E604F88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FD7E567" w14:textId="77777777" w:rsidR="00AC5736" w:rsidRPr="00C017DF" w:rsidRDefault="00AC5736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017DF" w:rsidRPr="00C017DF" w14:paraId="7016C8F3" w14:textId="77777777" w:rsidTr="00254188">
        <w:tc>
          <w:tcPr>
            <w:tcW w:w="1694" w:type="dxa"/>
          </w:tcPr>
          <w:p w14:paraId="08CF503E" w14:textId="77777777" w:rsidR="00C017DF" w:rsidRPr="00C017DF" w:rsidRDefault="00395EFA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Schaar 2</w:t>
            </w:r>
            <w:r w:rsidRPr="00395EFA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  <w:r w:rsidR="00C017DF" w:rsidRPr="00C017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70" w:type="dxa"/>
          </w:tcPr>
          <w:p w14:paraId="144622E8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B5E397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E8F25F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8A6EA2D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67274A6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FF1D5E6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7BA7D156" w14:textId="77777777" w:rsidR="00C017DF" w:rsidRPr="00C017DF" w:rsidRDefault="00C017DF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5814" w:rsidRPr="00C017DF" w14:paraId="02FC7F87" w14:textId="77777777" w:rsidTr="00254188">
        <w:tc>
          <w:tcPr>
            <w:tcW w:w="1694" w:type="dxa"/>
          </w:tcPr>
          <w:p w14:paraId="35280418" w14:textId="77777777" w:rsidR="00615814" w:rsidRDefault="00395EFA" w:rsidP="00395E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Staan</w:t>
            </w:r>
          </w:p>
        </w:tc>
        <w:tc>
          <w:tcPr>
            <w:tcW w:w="1070" w:type="dxa"/>
          </w:tcPr>
          <w:p w14:paraId="5B31E342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E85350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D0F2F7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4505AB79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00E36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027DEB83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33C0B56A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5814" w:rsidRPr="00C017DF" w14:paraId="25978E6C" w14:textId="77777777" w:rsidTr="00254188">
        <w:tc>
          <w:tcPr>
            <w:tcW w:w="1694" w:type="dxa"/>
          </w:tcPr>
          <w:p w14:paraId="2BB50442" w14:textId="77777777" w:rsidR="00615814" w:rsidRDefault="00A30C1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1</w:t>
            </w:r>
            <w:r w:rsidRPr="00A30C1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</w:p>
        </w:tc>
        <w:tc>
          <w:tcPr>
            <w:tcW w:w="1070" w:type="dxa"/>
          </w:tcPr>
          <w:p w14:paraId="5A7123E1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7A5FA8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B47F9C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D903367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010C4F1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E60392C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4C7E5534" w14:textId="77777777" w:rsidR="00615814" w:rsidRPr="00C017DF" w:rsidRDefault="00615814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30C1B" w:rsidRPr="00C017DF" w14:paraId="75042780" w14:textId="77777777" w:rsidTr="00254188">
        <w:tc>
          <w:tcPr>
            <w:tcW w:w="1694" w:type="dxa"/>
          </w:tcPr>
          <w:p w14:paraId="423F999B" w14:textId="77777777" w:rsidR="00A30C1B" w:rsidRDefault="00A30C1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Flank 2</w:t>
            </w:r>
            <w:r w:rsidRPr="00A30C1B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deel</w:t>
            </w:r>
            <w:r w:rsidR="00AA7C0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Buitenkant</w:t>
            </w:r>
          </w:p>
        </w:tc>
        <w:tc>
          <w:tcPr>
            <w:tcW w:w="1070" w:type="dxa"/>
          </w:tcPr>
          <w:p w14:paraId="1CF49704" w14:textId="77777777" w:rsidR="00A30C1B" w:rsidRPr="00C017DF" w:rsidRDefault="00A30C1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247C5" w14:textId="77777777" w:rsidR="00A30C1B" w:rsidRPr="00C017DF" w:rsidRDefault="00A30C1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98502B" w14:textId="77777777" w:rsidR="00A30C1B" w:rsidRPr="00C017DF" w:rsidRDefault="00A30C1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1F48685A" w14:textId="77777777" w:rsidR="00A30C1B" w:rsidRPr="00C017DF" w:rsidRDefault="00A30C1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7D7F94C" w14:textId="77777777" w:rsidR="00A30C1B" w:rsidRPr="00C017DF" w:rsidRDefault="00A30C1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</w:tcPr>
          <w:p w14:paraId="73839FB7" w14:textId="77777777" w:rsidR="00A30C1B" w:rsidRPr="00C017DF" w:rsidRDefault="00A30C1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3" w:type="dxa"/>
          </w:tcPr>
          <w:p w14:paraId="1B9317C8" w14:textId="77777777" w:rsidR="00A30C1B" w:rsidRPr="00C017DF" w:rsidRDefault="00A30C1B" w:rsidP="006B7AE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3B6C3D28" w14:textId="77777777" w:rsidR="00C017DF" w:rsidRDefault="00C017DF" w:rsidP="00C017DF">
      <w:pPr>
        <w:rPr>
          <w:rFonts w:ascii="Arial" w:hAnsi="Arial" w:cs="Arial"/>
          <w:b/>
          <w:bCs/>
          <w:sz w:val="20"/>
          <w:szCs w:val="20"/>
        </w:rPr>
      </w:pPr>
    </w:p>
    <w:p w14:paraId="4272F17C" w14:textId="77777777" w:rsidR="00615814" w:rsidRPr="00C017DF" w:rsidRDefault="00615814" w:rsidP="00C017DF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4"/>
      </w:tblGrid>
      <w:tr w:rsidR="00254188" w:rsidRPr="00744A50" w14:paraId="69451D92" w14:textId="77777777" w:rsidTr="00744A50">
        <w:tc>
          <w:tcPr>
            <w:tcW w:w="9494" w:type="dxa"/>
            <w:shd w:val="clear" w:color="auto" w:fill="auto"/>
          </w:tcPr>
          <w:p w14:paraId="4EA7069A" w14:textId="77777777" w:rsidR="00254188" w:rsidRPr="00744A50" w:rsidRDefault="00254188" w:rsidP="0025418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bCs/>
                <w:sz w:val="20"/>
                <w:szCs w:val="20"/>
              </w:rPr>
              <w:t>Opmerkingen</w:t>
            </w:r>
          </w:p>
          <w:p w14:paraId="78B512A4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990F78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F34C07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B895C9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75739E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562752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2F2FAE" w14:textId="77777777" w:rsidR="00254188" w:rsidRPr="00744A50" w:rsidRDefault="00254188" w:rsidP="00744A5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B8C5185" w14:textId="77777777" w:rsidR="00254188" w:rsidRDefault="00254188" w:rsidP="00254188">
      <w:pPr>
        <w:rPr>
          <w:rFonts w:ascii="Arial" w:hAnsi="Arial" w:cs="Arial"/>
          <w:b/>
          <w:bCs/>
          <w:sz w:val="20"/>
          <w:szCs w:val="20"/>
        </w:rPr>
      </w:pPr>
    </w:p>
    <w:p w14:paraId="712008DF" w14:textId="77777777" w:rsidR="00254188" w:rsidRDefault="00254188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2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</w:tblGrid>
      <w:tr w:rsidR="00254188" w:rsidRPr="00744A50" w14:paraId="4BA65BF9" w14:textId="77777777" w:rsidTr="00744A50">
        <w:tc>
          <w:tcPr>
            <w:tcW w:w="1134" w:type="dxa"/>
            <w:shd w:val="clear" w:color="auto" w:fill="auto"/>
          </w:tcPr>
          <w:p w14:paraId="75013DA2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4188" w:rsidRPr="00744A50" w14:paraId="0AFAE30B" w14:textId="77777777" w:rsidTr="00744A50">
        <w:tc>
          <w:tcPr>
            <w:tcW w:w="1134" w:type="dxa"/>
            <w:shd w:val="clear" w:color="auto" w:fill="auto"/>
          </w:tcPr>
          <w:p w14:paraId="48233D7E" w14:textId="77777777" w:rsidR="00254188" w:rsidRPr="00744A50" w:rsidRDefault="00254188" w:rsidP="00744A5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5E4CF6C" w14:textId="77777777" w:rsidR="00615814" w:rsidRPr="00C017DF" w:rsidRDefault="00615814" w:rsidP="00615814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Totaal van de verplichte oefeningen</w:t>
      </w:r>
      <w:r>
        <w:rPr>
          <w:rFonts w:ascii="Arial" w:hAnsi="Arial" w:cs="Arial"/>
          <w:b/>
          <w:bCs/>
          <w:sz w:val="20"/>
          <w:szCs w:val="20"/>
        </w:rPr>
        <w:br/>
        <w:t>/ 6 voltigeurs</w:t>
      </w:r>
    </w:p>
    <w:p w14:paraId="45F64570" w14:textId="77777777" w:rsidR="00C017DF" w:rsidRPr="00C017DF" w:rsidRDefault="00C017DF" w:rsidP="00615814">
      <w:pPr>
        <w:ind w:firstLine="708"/>
        <w:jc w:val="right"/>
        <w:rPr>
          <w:rFonts w:ascii="Arial" w:hAnsi="Arial" w:cs="Arial"/>
          <w:b/>
          <w:bCs/>
          <w:sz w:val="20"/>
          <w:szCs w:val="20"/>
        </w:rPr>
      </w:pPr>
    </w:p>
    <w:p w14:paraId="13D2C669" w14:textId="77777777" w:rsidR="00C017DF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</w:t>
      </w:r>
      <w:r w:rsidR="00254188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54511E">
        <w:rPr>
          <w:rFonts w:ascii="Arial" w:hAnsi="Arial" w:cs="Arial"/>
          <w:b/>
          <w:sz w:val="20"/>
          <w:szCs w:val="20"/>
        </w:rPr>
        <w:t>/9</w:t>
      </w:r>
      <w:r w:rsidRPr="00615814">
        <w:rPr>
          <w:rFonts w:ascii="Arial" w:hAnsi="Arial" w:cs="Arial"/>
          <w:b/>
          <w:sz w:val="20"/>
          <w:szCs w:val="20"/>
        </w:rPr>
        <w:t xml:space="preserve"> oefeningen</w:t>
      </w:r>
    </w:p>
    <w:p w14:paraId="18127321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268"/>
      </w:tblGrid>
      <w:tr w:rsidR="00615814" w:rsidRPr="00744A50" w14:paraId="784831E5" w14:textId="77777777" w:rsidTr="00744A50">
        <w:tc>
          <w:tcPr>
            <w:tcW w:w="2098" w:type="dxa"/>
            <w:shd w:val="clear" w:color="auto" w:fill="auto"/>
          </w:tcPr>
          <w:p w14:paraId="16D76952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4A50">
              <w:rPr>
                <w:rFonts w:ascii="Arial" w:hAnsi="Arial" w:cs="Arial"/>
                <w:b/>
                <w:sz w:val="20"/>
                <w:szCs w:val="20"/>
              </w:rPr>
              <w:t>Cijfer verplichte oefeningen</w:t>
            </w:r>
          </w:p>
        </w:tc>
        <w:tc>
          <w:tcPr>
            <w:tcW w:w="2268" w:type="dxa"/>
            <w:shd w:val="clear" w:color="auto" w:fill="auto"/>
          </w:tcPr>
          <w:p w14:paraId="60F02855" w14:textId="77777777" w:rsidR="00615814" w:rsidRPr="00744A50" w:rsidRDefault="00615814" w:rsidP="0061581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4AF296A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4ED46780" w14:textId="77777777" w:rsid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459388D8" w14:textId="77777777" w:rsidR="00615814" w:rsidRPr="00615814" w:rsidRDefault="00615814" w:rsidP="00615814">
      <w:pPr>
        <w:ind w:left="4956" w:firstLine="708"/>
        <w:rPr>
          <w:rFonts w:ascii="Arial" w:hAnsi="Arial" w:cs="Arial"/>
          <w:b/>
          <w:sz w:val="20"/>
          <w:szCs w:val="20"/>
        </w:rPr>
      </w:pPr>
    </w:p>
    <w:p w14:paraId="47F59D29" w14:textId="77777777" w:rsidR="00C017DF" w:rsidRPr="00C017DF" w:rsidRDefault="00C3025F" w:rsidP="00C017D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01666826">
          <v:line id="_x0000_s2071" style="position:absolute;z-index:251656704" from="-39.1pt,2.05pt" to="518.9pt,2.05pt">
            <v:stroke dashstyle="1 1" endcap="round"/>
          </v:line>
        </w:pict>
      </w:r>
    </w:p>
    <w:p w14:paraId="349B0DCE" w14:textId="77777777" w:rsidR="00AB0061" w:rsidRDefault="00AB0061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B6D5E7E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6DCEECA0" w14:textId="77777777" w:rsidR="00615814" w:rsidRDefault="00615814" w:rsidP="00C017DF">
      <w:pPr>
        <w:rPr>
          <w:rFonts w:ascii="Arial" w:hAnsi="Arial" w:cs="Arial"/>
          <w:b/>
          <w:bCs/>
          <w:sz w:val="20"/>
          <w:szCs w:val="20"/>
        </w:rPr>
      </w:pPr>
    </w:p>
    <w:p w14:paraId="3658A2B2" w14:textId="77777777" w:rsidR="00227773" w:rsidRPr="00AC5736" w:rsidRDefault="00C3025F" w:rsidP="00AB0061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</w:rPr>
        <w:pict w14:anchorId="50B63958">
          <v:line id="_x0000_s2073" style="position:absolute;z-index:251658752" from="87pt,7pt" to="204pt,7pt"/>
        </w:pict>
      </w:r>
      <w:r>
        <w:rPr>
          <w:rFonts w:ascii="Arial" w:hAnsi="Arial" w:cs="Arial"/>
          <w:b/>
          <w:bCs/>
          <w:noProof/>
          <w:sz w:val="20"/>
          <w:szCs w:val="20"/>
        </w:rPr>
        <w:pict w14:anchorId="79C2C001">
          <v:line id="_x0000_s2072" style="position:absolute;z-index:251657728" from="342pt,7pt" to="459pt,7pt"/>
        </w:pict>
      </w:r>
      <w:r w:rsidR="00C017DF" w:rsidRPr="00C017DF">
        <w:rPr>
          <w:rFonts w:ascii="Arial" w:hAnsi="Arial" w:cs="Arial"/>
          <w:b/>
          <w:bCs/>
          <w:sz w:val="20"/>
          <w:szCs w:val="20"/>
        </w:rPr>
        <w:t xml:space="preserve"> Lidnummer Jury</w:t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</w:r>
      <w:r w:rsidR="00C017DF" w:rsidRPr="00C017DF">
        <w:rPr>
          <w:rFonts w:ascii="Arial" w:hAnsi="Arial" w:cs="Arial"/>
          <w:b/>
          <w:bCs/>
          <w:sz w:val="20"/>
          <w:szCs w:val="20"/>
        </w:rPr>
        <w:tab/>
        <w:t>Handtekening</w:t>
      </w:r>
    </w:p>
    <w:sectPr w:rsidR="00227773" w:rsidRPr="00AC5736" w:rsidSect="005B1625">
      <w:headerReference w:type="default" r:id="rId11"/>
      <w:footerReference w:type="even" r:id="rId12"/>
      <w:footerReference w:type="default" r:id="rId13"/>
      <w:pgSz w:w="11906" w:h="16838"/>
      <w:pgMar w:top="3092" w:right="1418" w:bottom="1418" w:left="113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2E211" w14:textId="77777777" w:rsidR="005B1625" w:rsidRDefault="005B1625">
      <w:r>
        <w:separator/>
      </w:r>
    </w:p>
  </w:endnote>
  <w:endnote w:type="continuationSeparator" w:id="0">
    <w:p w14:paraId="7B2B4648" w14:textId="77777777" w:rsidR="005B1625" w:rsidRDefault="005B1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3F21" w14:textId="77777777" w:rsidR="0050736E" w:rsidRDefault="0050736E">
    <w:pPr>
      <w:pStyle w:val="Voettekst"/>
      <w:framePr w:wrap="around" w:vAnchor="text" w:hAnchor="margin" w:xAlign="center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7379AF0D" w14:textId="77777777" w:rsidR="0050736E" w:rsidRDefault="0050736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09313" w14:textId="77777777" w:rsidR="0050736E" w:rsidRPr="00B92AFE" w:rsidRDefault="0050736E">
    <w:pPr>
      <w:pStyle w:val="Voettekst"/>
      <w:framePr w:wrap="around" w:vAnchor="text" w:hAnchor="margin" w:xAlign="center" w:y="1"/>
      <w:rPr>
        <w:rStyle w:val="Paginanummer"/>
        <w:rFonts w:ascii="Arial" w:hAnsi="Arial" w:cs="Arial"/>
        <w:sz w:val="20"/>
        <w:szCs w:val="20"/>
      </w:rPr>
    </w:pPr>
    <w:r w:rsidRPr="00B92AFE">
      <w:rPr>
        <w:rStyle w:val="Paginanummer"/>
        <w:rFonts w:ascii="Arial" w:hAnsi="Arial" w:cs="Arial"/>
        <w:sz w:val="20"/>
        <w:szCs w:val="20"/>
      </w:rPr>
      <w:fldChar w:fldCharType="begin"/>
    </w:r>
    <w:r w:rsidRPr="00B92AFE">
      <w:rPr>
        <w:rStyle w:val="Paginanummer"/>
        <w:rFonts w:ascii="Arial" w:hAnsi="Arial" w:cs="Arial"/>
        <w:sz w:val="20"/>
        <w:szCs w:val="20"/>
      </w:rPr>
      <w:instrText xml:space="preserve">PAGE  </w:instrText>
    </w:r>
    <w:r w:rsidRPr="00B92AFE">
      <w:rPr>
        <w:rStyle w:val="Paginanummer"/>
        <w:rFonts w:ascii="Arial" w:hAnsi="Arial" w:cs="Arial"/>
        <w:sz w:val="20"/>
        <w:szCs w:val="20"/>
      </w:rPr>
      <w:fldChar w:fldCharType="separate"/>
    </w:r>
    <w:r w:rsidR="00741F82">
      <w:rPr>
        <w:rStyle w:val="Paginanummer"/>
        <w:rFonts w:ascii="Arial" w:hAnsi="Arial" w:cs="Arial"/>
        <w:noProof/>
        <w:sz w:val="20"/>
        <w:szCs w:val="20"/>
      </w:rPr>
      <w:t>1</w:t>
    </w:r>
    <w:r w:rsidRPr="00B92AFE">
      <w:rPr>
        <w:rStyle w:val="Paginanummer"/>
        <w:rFonts w:ascii="Arial" w:hAnsi="Arial" w:cs="Arial"/>
        <w:sz w:val="20"/>
        <w:szCs w:val="20"/>
      </w:rPr>
      <w:fldChar w:fldCharType="end"/>
    </w:r>
  </w:p>
  <w:p w14:paraId="3AC71638" w14:textId="77777777" w:rsidR="00AB0061" w:rsidRPr="00C017DF" w:rsidRDefault="00AB0061" w:rsidP="00AB0061">
    <w:pPr>
      <w:ind w:left="360"/>
      <w:rPr>
        <w:rFonts w:ascii="Arial" w:hAnsi="Arial" w:cs="Arial"/>
        <w:sz w:val="20"/>
        <w:szCs w:val="20"/>
      </w:rPr>
    </w:pPr>
    <w:r w:rsidRPr="00C017DF">
      <w:rPr>
        <w:rFonts w:ascii="Arial" w:hAnsi="Arial" w:cs="Arial"/>
        <w:sz w:val="20"/>
        <w:szCs w:val="20"/>
      </w:rPr>
      <w:t>*het lidmaatschapsnummer altijd invullen</w:t>
    </w:r>
  </w:p>
  <w:p w14:paraId="02AC45C7" w14:textId="25DCF4CD" w:rsidR="0050736E" w:rsidRPr="00AA7C0F" w:rsidRDefault="00C83F63" w:rsidP="00AA7C0F">
    <w:pPr>
      <w:pStyle w:val="Voettekst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</w:t>
    </w:r>
    <w:r w:rsidR="007425DE">
      <w:rPr>
        <w:rFonts w:ascii="Arial" w:hAnsi="Arial" w:cs="Arial"/>
        <w:sz w:val="20"/>
        <w:szCs w:val="20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7C7DF" w14:textId="77777777" w:rsidR="005B1625" w:rsidRDefault="005B1625">
      <w:r>
        <w:separator/>
      </w:r>
    </w:p>
  </w:footnote>
  <w:footnote w:type="continuationSeparator" w:id="0">
    <w:p w14:paraId="60427E4B" w14:textId="77777777" w:rsidR="005B1625" w:rsidRDefault="005B1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B806" w14:textId="77777777" w:rsidR="0050736E" w:rsidRPr="00D436E8" w:rsidRDefault="0050736E" w:rsidP="00D436E8">
    <w:pPr>
      <w:pStyle w:val="Koptekst"/>
      <w:spacing w:line="276" w:lineRule="auto"/>
      <w:ind w:left="-1134"/>
      <w:rPr>
        <w:rFonts w:ascii="Arial" w:hAnsi="Arial" w:cs="Arial"/>
        <w:sz w:val="20"/>
        <w:szCs w:val="20"/>
      </w:rPr>
    </w:pPr>
  </w:p>
  <w:p w14:paraId="3DD17BB2" w14:textId="77777777" w:rsidR="0050736E" w:rsidRPr="00D436E8" w:rsidRDefault="00C3025F" w:rsidP="00D436E8">
    <w:pPr>
      <w:pStyle w:val="Koptekst"/>
      <w:spacing w:line="276" w:lineRule="auto"/>
      <w:ind w:left="-1134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val="nl-NL" w:eastAsia="nl-NL"/>
      </w:rPr>
      <w:pict w14:anchorId="67745179">
        <v:line id="Rechte verbindingslijn 7" o:spid="_x0000_s1027" style="position:absolute;left:0;text-align:left;z-index:251657728;visibility:visible;mso-wrap-distance-top:-3e-5mm;mso-wrap-distance-bottom:-3e-5mm;mso-width-relative:margin;mso-height-relative:margin" from="3.9pt,125.55pt" to="488.6pt,1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" strokecolor="#7f7f7f" strokeweight="1.25pt">
          <o:lock v:ext="edit" shapetype="f"/>
        </v:line>
      </w:pict>
    </w:r>
    <w:r>
      <w:rPr>
        <w:rFonts w:ascii="Arial" w:hAnsi="Arial" w:cs="Arial"/>
        <w:noProof/>
        <w:sz w:val="20"/>
        <w:szCs w:val="20"/>
        <w:lang w:val="nl-NL" w:eastAsia="nl-NL"/>
      </w:rPr>
      <w:pict w14:anchorId="746681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6" o:spid="_x0000_s1026" type="#_x0000_t75" style="position:absolute;left:0;text-align:left;margin-left:410.65pt;margin-top:10.95pt;width:96.25pt;height:95.45pt;z-index:-251657728;visibility:visible" wrapcoords="-169 0 -169 21430 21600 21430 21600 0 -169 0">
          <v:imagedata r:id="rId1" o:title=""/>
          <w10:wrap type="tight"/>
        </v:shape>
      </w:pict>
    </w:r>
    <w:r>
      <w:rPr>
        <w:rFonts w:ascii="Arial" w:hAnsi="Arial" w:cs="Arial"/>
        <w:noProof/>
        <w:sz w:val="20"/>
        <w:szCs w:val="20"/>
        <w:lang w:val="en-US"/>
      </w:rPr>
      <w:pict w14:anchorId="1B86A0F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-18pt;margin-top:44.55pt;width:378pt;height:85.4pt;z-index:251656704;mso-wrap-edited:f" wrapcoords="0 0 21600 0 21600 21600 0 21600 0 0" filled="f" stroked="f">
          <v:fill o:detectmouseclick="t"/>
          <v:textbox style="mso-next-textbox:#_x0000_s1025" inset=",7.2pt,,7.2pt">
            <w:txbxContent>
              <w:p w14:paraId="16DA5AEF" w14:textId="77777777" w:rsidR="00FE6D5E" w:rsidRPr="00D7052B" w:rsidRDefault="00FE6D5E" w:rsidP="00FE6D5E">
                <w:pPr>
                  <w:pStyle w:val="Titel"/>
                  <w:jc w:val="both"/>
                  <w:rPr>
                    <w:rFonts w:ascii="Arial" w:hAnsi="Arial" w:cs="Arial"/>
                    <w:sz w:val="28"/>
                    <w:szCs w:val="28"/>
                    <w:lang w:val="nl-NL"/>
                  </w:rPr>
                </w:pPr>
                <w:r w:rsidRPr="00FE6D5E">
                  <w:rPr>
                    <w:rFonts w:ascii="Arial" w:hAnsi="Arial" w:cs="Arial"/>
                    <w:sz w:val="28"/>
                    <w:szCs w:val="28"/>
                  </w:rPr>
                  <w:t>Beoordelings</w:t>
                </w:r>
                <w:r w:rsidR="00455C1C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protocol</w:t>
                </w:r>
                <w:r w:rsidR="00BC4F8C">
                  <w:rPr>
                    <w:rFonts w:ascii="Arial" w:hAnsi="Arial" w:cs="Arial"/>
                    <w:sz w:val="28"/>
                    <w:szCs w:val="28"/>
                  </w:rPr>
                  <w:t xml:space="preserve"> </w:t>
                </w:r>
                <w:r w:rsidR="00D7052B">
                  <w:rPr>
                    <w:rFonts w:ascii="Arial" w:hAnsi="Arial" w:cs="Arial"/>
                    <w:sz w:val="28"/>
                    <w:szCs w:val="28"/>
                    <w:lang w:val="nl-NL"/>
                  </w:rPr>
                  <w:t>Verplichte oefeningen</w:t>
                </w:r>
              </w:p>
              <w:p w14:paraId="51DF3A92" w14:textId="77777777" w:rsidR="005854A1" w:rsidRPr="005854A1" w:rsidRDefault="00D7052B" w:rsidP="00EA7502">
                <w:pPr>
                  <w:rPr>
                    <w:rFonts w:ascii="Arial" w:hAnsi="Arial" w:cs="Arial"/>
                    <w:b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8"/>
                  </w:rPr>
                  <w:br/>
                </w:r>
                <w:r w:rsidR="008C7E48">
                  <w:rPr>
                    <w:rFonts w:ascii="Arial" w:hAnsi="Arial" w:cs="Arial"/>
                    <w:b/>
                    <w:sz w:val="22"/>
                    <w:szCs w:val="22"/>
                  </w:rPr>
                  <w:t>Team</w:t>
                </w:r>
              </w:p>
              <w:p w14:paraId="7BD6D245" w14:textId="77777777" w:rsidR="00EA7502" w:rsidRPr="00D7052B" w:rsidRDefault="00615814" w:rsidP="00EA7502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sz w:val="22"/>
                    <w:szCs w:val="22"/>
                  </w:rPr>
                  <w:br/>
                </w:r>
              </w:p>
            </w:txbxContent>
          </v:textbox>
          <w10:wrap type="through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0F470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A852F682"/>
    <w:lvl w:ilvl="0">
      <w:numFmt w:val="decimal"/>
      <w:lvlText w:val="*"/>
      <w:lvlJc w:val="left"/>
    </w:lvl>
  </w:abstractNum>
  <w:abstractNum w:abstractNumId="2" w15:restartNumberingAfterBreak="0">
    <w:nsid w:val="0CAE1894"/>
    <w:multiLevelType w:val="hybridMultilevel"/>
    <w:tmpl w:val="3C12DCF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C13E1"/>
    <w:multiLevelType w:val="hybridMultilevel"/>
    <w:tmpl w:val="87684A2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9515CA"/>
    <w:multiLevelType w:val="hybridMultilevel"/>
    <w:tmpl w:val="4C9EA4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E62D6"/>
    <w:multiLevelType w:val="hybridMultilevel"/>
    <w:tmpl w:val="D766213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E265A"/>
    <w:multiLevelType w:val="hybridMultilevel"/>
    <w:tmpl w:val="29E454B6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765B0"/>
    <w:multiLevelType w:val="singleLevel"/>
    <w:tmpl w:val="01407226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A74DB3"/>
    <w:multiLevelType w:val="hybridMultilevel"/>
    <w:tmpl w:val="3648CA6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A5C19"/>
    <w:multiLevelType w:val="hybridMultilevel"/>
    <w:tmpl w:val="E568517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C14937"/>
    <w:multiLevelType w:val="hybridMultilevel"/>
    <w:tmpl w:val="018CB7C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EF3174E"/>
    <w:multiLevelType w:val="hybridMultilevel"/>
    <w:tmpl w:val="640ED1A8"/>
    <w:lvl w:ilvl="0" w:tplc="BCB64B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F7705"/>
    <w:multiLevelType w:val="hybridMultilevel"/>
    <w:tmpl w:val="9D8A353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02808087">
    <w:abstractNumId w:val="2"/>
  </w:num>
  <w:num w:numId="2" w16cid:durableId="1520045276">
    <w:abstractNumId w:val="8"/>
  </w:num>
  <w:num w:numId="3" w16cid:durableId="304169076">
    <w:abstractNumId w:val="3"/>
  </w:num>
  <w:num w:numId="4" w16cid:durableId="1455639012">
    <w:abstractNumId w:val="12"/>
  </w:num>
  <w:num w:numId="5" w16cid:durableId="2126920049">
    <w:abstractNumId w:val="10"/>
  </w:num>
  <w:num w:numId="6" w16cid:durableId="1792086082">
    <w:abstractNumId w:val="9"/>
  </w:num>
  <w:num w:numId="7" w16cid:durableId="1648851728">
    <w:abstractNumId w:val="5"/>
  </w:num>
  <w:num w:numId="8" w16cid:durableId="2005282707">
    <w:abstractNumId w:val="4"/>
  </w:num>
  <w:num w:numId="9" w16cid:durableId="1142424841">
    <w:abstractNumId w:val="11"/>
  </w:num>
  <w:num w:numId="10" w16cid:durableId="1494836840">
    <w:abstractNumId w:val="6"/>
  </w:num>
  <w:num w:numId="11" w16cid:durableId="1962606940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 w16cid:durableId="1706832323">
    <w:abstractNumId w:val="7"/>
  </w:num>
  <w:num w:numId="13" w16cid:durableId="1269432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cumentProtection w:edit="forms" w:enforcement="1" w:cryptProviderType="rsaAES" w:cryptAlgorithmClass="hash" w:cryptAlgorithmType="typeAny" w:cryptAlgorithmSid="14" w:cryptSpinCount="100000" w:hash="QQ+agOrjpTM40bm6ZGxlQEziBEIeHdElFHKC6ROLAI2WwO+qfC5ExlCdGpgM1g6N6HCLgbYpvb9sdj0RR6d37Q==" w:salt="/ejXu200wvbdm3Czb5ZbIQ=="/>
  <w:defaultTabStop w:val="708"/>
  <w:hyphenationZone w:val="425"/>
  <w:noPunctuationKerning/>
  <w:characterSpacingControl w:val="doNotCompress"/>
  <w:hdrShapeDefaults>
    <o:shapedefaults v:ext="edit" spidmax="2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27773"/>
    <w:rsid w:val="00034ADF"/>
    <w:rsid w:val="00047719"/>
    <w:rsid w:val="000B4204"/>
    <w:rsid w:val="000E7734"/>
    <w:rsid w:val="00124764"/>
    <w:rsid w:val="00181096"/>
    <w:rsid w:val="001A5483"/>
    <w:rsid w:val="00227773"/>
    <w:rsid w:val="00254188"/>
    <w:rsid w:val="00255C21"/>
    <w:rsid w:val="00261787"/>
    <w:rsid w:val="002715D6"/>
    <w:rsid w:val="00347475"/>
    <w:rsid w:val="00365959"/>
    <w:rsid w:val="003747C1"/>
    <w:rsid w:val="003943FF"/>
    <w:rsid w:val="00395EFA"/>
    <w:rsid w:val="003E3299"/>
    <w:rsid w:val="00403C13"/>
    <w:rsid w:val="00455C1C"/>
    <w:rsid w:val="00482264"/>
    <w:rsid w:val="00487D43"/>
    <w:rsid w:val="0050736E"/>
    <w:rsid w:val="0054511E"/>
    <w:rsid w:val="005538BF"/>
    <w:rsid w:val="00580B78"/>
    <w:rsid w:val="005854A1"/>
    <w:rsid w:val="005B1625"/>
    <w:rsid w:val="005C1E53"/>
    <w:rsid w:val="006078D4"/>
    <w:rsid w:val="00615814"/>
    <w:rsid w:val="00675F51"/>
    <w:rsid w:val="006B7AE8"/>
    <w:rsid w:val="006C07D3"/>
    <w:rsid w:val="006E36AA"/>
    <w:rsid w:val="00741F82"/>
    <w:rsid w:val="007425DE"/>
    <w:rsid w:val="00744A50"/>
    <w:rsid w:val="00750623"/>
    <w:rsid w:val="00786B44"/>
    <w:rsid w:val="007A213E"/>
    <w:rsid w:val="00823A72"/>
    <w:rsid w:val="00837B03"/>
    <w:rsid w:val="008826C9"/>
    <w:rsid w:val="008C43D0"/>
    <w:rsid w:val="008C7E48"/>
    <w:rsid w:val="008D0AEE"/>
    <w:rsid w:val="008D5FBD"/>
    <w:rsid w:val="0090196A"/>
    <w:rsid w:val="00936A8F"/>
    <w:rsid w:val="00963E02"/>
    <w:rsid w:val="00982CA7"/>
    <w:rsid w:val="009A0B8C"/>
    <w:rsid w:val="009D7208"/>
    <w:rsid w:val="00A00732"/>
    <w:rsid w:val="00A30C1B"/>
    <w:rsid w:val="00A33E3E"/>
    <w:rsid w:val="00A81890"/>
    <w:rsid w:val="00AA7C0F"/>
    <w:rsid w:val="00AB0061"/>
    <w:rsid w:val="00AB3BC5"/>
    <w:rsid w:val="00AC3BFC"/>
    <w:rsid w:val="00AC5736"/>
    <w:rsid w:val="00AF638E"/>
    <w:rsid w:val="00B20708"/>
    <w:rsid w:val="00B40CDD"/>
    <w:rsid w:val="00B72C16"/>
    <w:rsid w:val="00B92AFE"/>
    <w:rsid w:val="00BC4F8C"/>
    <w:rsid w:val="00BF1144"/>
    <w:rsid w:val="00C017DF"/>
    <w:rsid w:val="00C3025F"/>
    <w:rsid w:val="00C5793A"/>
    <w:rsid w:val="00C83F63"/>
    <w:rsid w:val="00CF5B5D"/>
    <w:rsid w:val="00D277FB"/>
    <w:rsid w:val="00D436E8"/>
    <w:rsid w:val="00D7052B"/>
    <w:rsid w:val="00D9190B"/>
    <w:rsid w:val="00DA3B0E"/>
    <w:rsid w:val="00DA5D3F"/>
    <w:rsid w:val="00DB7EF0"/>
    <w:rsid w:val="00E26800"/>
    <w:rsid w:val="00E80E79"/>
    <w:rsid w:val="00EA7502"/>
    <w:rsid w:val="00F26A9E"/>
    <w:rsid w:val="00F321D5"/>
    <w:rsid w:val="00F804C1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4"/>
    <o:shapelayout v:ext="edit">
      <o:idmap v:ext="edit" data="2"/>
    </o:shapelayout>
  </w:shapeDefaults>
  <w:decimalSymbol w:val=","/>
  <w:listSeparator w:val=";"/>
  <w14:docId w14:val="058C5FB0"/>
  <w15:chartTrackingRefBased/>
  <w15:docId w15:val="{03E04879-F65B-4C9F-9903-2A52C3F19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C4F8C"/>
    <w:rPr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pPr>
      <w:keepNext/>
      <w:ind w:firstLine="708"/>
      <w:outlineLvl w:val="0"/>
    </w:pPr>
    <w:rPr>
      <w:i/>
      <w:iCs/>
      <w:lang w:val="x-none" w:eastAsia="x-none"/>
    </w:rPr>
  </w:style>
  <w:style w:type="paragraph" w:styleId="Kop2">
    <w:name w:val="heading 2"/>
    <w:basedOn w:val="Standaard"/>
    <w:next w:val="Standaard"/>
    <w:link w:val="Kop2Char"/>
    <w:qFormat/>
    <w:pPr>
      <w:keepNext/>
      <w:outlineLvl w:val="1"/>
    </w:pPr>
    <w:rPr>
      <w:lang w:val="x-none" w:eastAsia="x-none"/>
    </w:rPr>
  </w:style>
  <w:style w:type="paragraph" w:styleId="Kop3">
    <w:name w:val="heading 3"/>
    <w:basedOn w:val="Standaard"/>
    <w:next w:val="Standaard"/>
    <w:link w:val="Kop3Char"/>
    <w:qFormat/>
    <w:pPr>
      <w:keepNext/>
      <w:outlineLvl w:val="2"/>
    </w:pPr>
    <w:rPr>
      <w:rFonts w:ascii="Verdana" w:hAnsi="Verdana"/>
      <w:b/>
      <w:bCs/>
      <w:sz w:val="20"/>
      <w:lang w:val="x-none" w:eastAsia="x-none"/>
    </w:rPr>
  </w:style>
  <w:style w:type="paragraph" w:styleId="Kop4">
    <w:name w:val="heading 4"/>
    <w:basedOn w:val="Standaard"/>
    <w:next w:val="Standaard"/>
    <w:qFormat/>
    <w:pPr>
      <w:keepNext/>
      <w:outlineLvl w:val="3"/>
    </w:pPr>
    <w:rPr>
      <w:rFonts w:ascii="Verdana" w:hAnsi="Verdana"/>
      <w:b/>
      <w:bCs/>
      <w:sz w:val="18"/>
    </w:rPr>
  </w:style>
  <w:style w:type="paragraph" w:styleId="Kop5">
    <w:name w:val="heading 5"/>
    <w:basedOn w:val="Standaard"/>
    <w:next w:val="Standaard"/>
    <w:link w:val="Kop5Char"/>
    <w:qFormat/>
    <w:pPr>
      <w:keepNext/>
      <w:outlineLvl w:val="4"/>
    </w:pPr>
    <w:rPr>
      <w:rFonts w:ascii="Verdana" w:hAnsi="Verdana"/>
      <w:bCs/>
      <w:sz w:val="18"/>
      <w:u w:val="single"/>
      <w:lang w:val="x-none" w:eastAsia="x-none"/>
    </w:rPr>
  </w:style>
  <w:style w:type="paragraph" w:styleId="Kop6">
    <w:name w:val="heading 6"/>
    <w:basedOn w:val="Standaard"/>
    <w:next w:val="Standaard"/>
    <w:link w:val="Kop6Char"/>
    <w:qFormat/>
    <w:pPr>
      <w:keepNext/>
      <w:shd w:val="clear" w:color="FFFFFF" w:fill="auto"/>
      <w:outlineLvl w:val="5"/>
    </w:pPr>
    <w:rPr>
      <w:rFonts w:ascii="Verdana" w:hAnsi="Verdana"/>
      <w:b/>
      <w:bCs/>
      <w:lang w:val="x-none" w:eastAsia="x-none"/>
    </w:rPr>
  </w:style>
  <w:style w:type="paragraph" w:styleId="Kop7">
    <w:name w:val="heading 7"/>
    <w:basedOn w:val="Standaard"/>
    <w:next w:val="Standaard"/>
    <w:qFormat/>
    <w:pPr>
      <w:keepNext/>
      <w:shd w:val="clear" w:color="FFFFFF" w:fill="auto"/>
      <w:outlineLvl w:val="6"/>
    </w:pPr>
    <w:rPr>
      <w:rFonts w:ascii="Verdana" w:hAnsi="Verdana"/>
      <w:noProof/>
      <w:sz w:val="44"/>
    </w:rPr>
  </w:style>
  <w:style w:type="paragraph" w:styleId="Kop8">
    <w:name w:val="heading 8"/>
    <w:basedOn w:val="Standaard"/>
    <w:next w:val="Standaard"/>
    <w:qFormat/>
    <w:pPr>
      <w:keepNext/>
      <w:shd w:val="clear" w:color="FFFFFF" w:fill="auto"/>
      <w:outlineLvl w:val="7"/>
    </w:pPr>
    <w:rPr>
      <w:rFonts w:ascii="Verdana" w:hAnsi="Verdana"/>
      <w:sz w:val="40"/>
    </w:rPr>
  </w:style>
  <w:style w:type="paragraph" w:styleId="Kop9">
    <w:name w:val="heading 9"/>
    <w:basedOn w:val="Standaard"/>
    <w:next w:val="Standaard"/>
    <w:qFormat/>
    <w:pPr>
      <w:keepNext/>
      <w:outlineLvl w:val="8"/>
    </w:pPr>
    <w:rPr>
      <w:rFonts w:ascii="Verdana" w:hAnsi="Verdana"/>
      <w:b/>
      <w:bCs/>
      <w:i/>
      <w:i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ijschrift">
    <w:name w:val="caption"/>
    <w:basedOn w:val="Standaard"/>
    <w:next w:val="Standaard"/>
    <w:qFormat/>
    <w:pPr>
      <w:framePr w:w="5103" w:wrap="around" w:vAnchor="page" w:hAnchor="page" w:x="1362" w:y="568"/>
      <w:shd w:val="clear" w:color="FFFFFF" w:fill="auto"/>
    </w:pPr>
    <w:rPr>
      <w:rFonts w:ascii="Verdana" w:hAnsi="Verdana" w:cs="Arial"/>
      <w:noProof/>
      <w:sz w:val="48"/>
    </w:rPr>
  </w:style>
  <w:style w:type="paragraph" w:styleId="Plattetekst">
    <w:name w:val="Body Text"/>
    <w:basedOn w:val="Standaard"/>
    <w:semiHidden/>
    <w:rPr>
      <w:rFonts w:ascii="Verdana" w:hAnsi="Verdana"/>
      <w:sz w:val="20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Voettekst">
    <w:name w:val="footer"/>
    <w:basedOn w:val="Standaard"/>
    <w:semiHidden/>
    <w:pPr>
      <w:tabs>
        <w:tab w:val="center" w:pos="4153"/>
        <w:tab w:val="right" w:pos="8306"/>
      </w:tabs>
    </w:pPr>
  </w:style>
  <w:style w:type="character" w:styleId="Paginanummer">
    <w:name w:val="page number"/>
    <w:basedOn w:val="Standaardalinea-lettertype"/>
    <w:semiHidden/>
  </w:style>
  <w:style w:type="paragraph" w:styleId="Plattetekst3">
    <w:name w:val="Body Text 3"/>
    <w:basedOn w:val="Standaard"/>
    <w:semiHidden/>
    <w:pPr>
      <w:shd w:val="clear" w:color="FFFFFF" w:fill="auto"/>
    </w:pPr>
    <w:rPr>
      <w:rFonts w:ascii="Verdana" w:hAnsi="Verdana"/>
      <w:b/>
      <w:bCs/>
      <w:i/>
      <w:iCs/>
      <w:sz w:val="20"/>
    </w:rPr>
  </w:style>
  <w:style w:type="character" w:styleId="Hyperlink">
    <w:name w:val="Hyperlink"/>
    <w:semiHidden/>
    <w:rPr>
      <w:color w:val="0000FF"/>
      <w:u w:val="single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80E79"/>
    <w:pPr>
      <w:spacing w:after="120"/>
      <w:ind w:left="283"/>
    </w:pPr>
    <w:rPr>
      <w:lang w:val="x-none" w:eastAsia="x-none"/>
    </w:rPr>
  </w:style>
  <w:style w:type="character" w:customStyle="1" w:styleId="PlattetekstinspringenChar">
    <w:name w:val="Platte tekst inspringen Char"/>
    <w:link w:val="Plattetekstinspringen"/>
    <w:uiPriority w:val="99"/>
    <w:semiHidden/>
    <w:rsid w:val="00E80E79"/>
    <w:rPr>
      <w:sz w:val="24"/>
      <w:szCs w:val="24"/>
    </w:rPr>
  </w:style>
  <w:style w:type="paragraph" w:customStyle="1" w:styleId="Default">
    <w:name w:val="Default"/>
    <w:rsid w:val="00E80E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Zwaar">
    <w:name w:val="Strong"/>
    <w:uiPriority w:val="22"/>
    <w:qFormat/>
    <w:rsid w:val="00482264"/>
    <w:rPr>
      <w:b/>
      <w:bCs/>
    </w:rPr>
  </w:style>
  <w:style w:type="character" w:styleId="Nadruk">
    <w:name w:val="Emphasis"/>
    <w:uiPriority w:val="20"/>
    <w:qFormat/>
    <w:rsid w:val="00482264"/>
    <w:rPr>
      <w:i/>
      <w:iCs/>
    </w:rPr>
  </w:style>
  <w:style w:type="character" w:customStyle="1" w:styleId="apple-style-span">
    <w:name w:val="apple-style-span"/>
    <w:basedOn w:val="Standaardalinea-lettertype"/>
    <w:rsid w:val="00482264"/>
  </w:style>
  <w:style w:type="paragraph" w:styleId="Koptekst">
    <w:name w:val="header"/>
    <w:basedOn w:val="Standaard"/>
    <w:link w:val="KoptekstChar"/>
    <w:uiPriority w:val="99"/>
    <w:unhideWhenUsed/>
    <w:rsid w:val="00A0073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tekstChar">
    <w:name w:val="Koptekst Char"/>
    <w:link w:val="Koptekst"/>
    <w:uiPriority w:val="99"/>
    <w:rsid w:val="00A00732"/>
    <w:rPr>
      <w:sz w:val="24"/>
      <w:szCs w:val="24"/>
    </w:rPr>
  </w:style>
  <w:style w:type="character" w:customStyle="1" w:styleId="Kop1Char">
    <w:name w:val="Kop 1 Char"/>
    <w:link w:val="Kop1"/>
    <w:rsid w:val="00FE6D5E"/>
    <w:rPr>
      <w:i/>
      <w:iCs/>
      <w:sz w:val="24"/>
      <w:szCs w:val="24"/>
    </w:rPr>
  </w:style>
  <w:style w:type="character" w:customStyle="1" w:styleId="Kop2Char">
    <w:name w:val="Kop 2 Char"/>
    <w:link w:val="Kop2"/>
    <w:rsid w:val="00FE6D5E"/>
    <w:rPr>
      <w:sz w:val="24"/>
      <w:szCs w:val="24"/>
    </w:rPr>
  </w:style>
  <w:style w:type="character" w:customStyle="1" w:styleId="Kop3Char">
    <w:name w:val="Kop 3 Char"/>
    <w:link w:val="Kop3"/>
    <w:rsid w:val="00FE6D5E"/>
    <w:rPr>
      <w:rFonts w:ascii="Verdana" w:hAnsi="Verdana"/>
      <w:b/>
      <w:bCs/>
      <w:szCs w:val="24"/>
    </w:rPr>
  </w:style>
  <w:style w:type="character" w:customStyle="1" w:styleId="Kop5Char">
    <w:name w:val="Kop 5 Char"/>
    <w:link w:val="Kop5"/>
    <w:rsid w:val="00FE6D5E"/>
    <w:rPr>
      <w:rFonts w:ascii="Verdana" w:hAnsi="Verdana" w:cs="Arial"/>
      <w:bCs/>
      <w:sz w:val="18"/>
      <w:szCs w:val="24"/>
      <w:u w:val="single"/>
    </w:rPr>
  </w:style>
  <w:style w:type="character" w:customStyle="1" w:styleId="Kop6Char">
    <w:name w:val="Kop 6 Char"/>
    <w:link w:val="Kop6"/>
    <w:rsid w:val="00FE6D5E"/>
    <w:rPr>
      <w:rFonts w:ascii="Verdana" w:hAnsi="Verdana"/>
      <w:b/>
      <w:bCs/>
      <w:sz w:val="24"/>
      <w:szCs w:val="24"/>
      <w:shd w:val="clear" w:color="FFFFFF" w:fill="auto"/>
    </w:rPr>
  </w:style>
  <w:style w:type="paragraph" w:styleId="Titel">
    <w:name w:val="Title"/>
    <w:basedOn w:val="Standaard"/>
    <w:link w:val="TitelChar"/>
    <w:qFormat/>
    <w:rsid w:val="00FE6D5E"/>
    <w:pPr>
      <w:jc w:val="center"/>
    </w:pPr>
    <w:rPr>
      <w:rFonts w:ascii="Verdana" w:hAnsi="Verdana"/>
      <w:b/>
      <w:bCs/>
      <w:lang w:val="x-none"/>
    </w:rPr>
  </w:style>
  <w:style w:type="character" w:customStyle="1" w:styleId="TitelChar">
    <w:name w:val="Titel Char"/>
    <w:link w:val="Titel"/>
    <w:rsid w:val="00FE6D5E"/>
    <w:rPr>
      <w:rFonts w:ascii="Verdana" w:hAnsi="Verdana"/>
      <w:b/>
      <w:bCs/>
      <w:sz w:val="24"/>
      <w:szCs w:val="24"/>
      <w:lang w:val="x-none"/>
    </w:rPr>
  </w:style>
  <w:style w:type="table" w:styleId="Tabelraster">
    <w:name w:val="Table Grid"/>
    <w:basedOn w:val="Standaardtabel"/>
    <w:uiPriority w:val="59"/>
    <w:rsid w:val="006158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xArchief\Communicatie\Huisstijl\Nieuwe%20Huisstijl\Formats%20en%20sjablonen\KNHS-download-sjabloon%20zwart%20wi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86A01108D374D9C638ECAF15CC501" ma:contentTypeVersion="18" ma:contentTypeDescription="Een nieuw document maken." ma:contentTypeScope="" ma:versionID="21243fce5f8fc5c61a1cbb2ace2d24e8">
  <xsd:schema xmlns:xsd="http://www.w3.org/2001/XMLSchema" xmlns:xs="http://www.w3.org/2001/XMLSchema" xmlns:p="http://schemas.microsoft.com/office/2006/metadata/properties" xmlns:ns2="e7f54076-5645-4b12-91ec-c3d4a8cb9c6b" xmlns:ns3="a811006f-1c16-41b7-b921-4a643f9d9ecc" targetNamespace="http://schemas.microsoft.com/office/2006/metadata/properties" ma:root="true" ma:fieldsID="b4478f5e4c668915880156a0f2e80463" ns2:_="" ns3:_="">
    <xsd:import namespace="e7f54076-5645-4b12-91ec-c3d4a8cb9c6b"/>
    <xsd:import namespace="a811006f-1c16-41b7-b921-4a643f9d9e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54076-5645-4b12-91ec-c3d4a8cb9c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d77c66a2-1fd6-47a7-b8eb-c7bfc0e142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1006f-1c16-41b7-b921-4a643f9d9e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055e2-7c1b-4db4-bea0-75341c57597f}" ma:internalName="TaxCatchAll" ma:showField="CatchAllData" ma:web="a811006f-1c16-41b7-b921-4a643f9d9e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f54076-5645-4b12-91ec-c3d4a8cb9c6b">
      <Terms xmlns="http://schemas.microsoft.com/office/infopath/2007/PartnerControls"/>
    </lcf76f155ced4ddcb4097134ff3c332f>
    <TaxCatchAll xmlns="a811006f-1c16-41b7-b921-4a643f9d9ecc" xsi:nil="true"/>
    <MediaLengthInSeconds xmlns="e7f54076-5645-4b12-91ec-c3d4a8cb9c6b" xsi:nil="true"/>
    <SharedWithUsers xmlns="a811006f-1c16-41b7-b921-4a643f9d9ec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D2139FE-B0CF-4B9B-8FB7-2FB878C7EF3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11E17CE-968D-4F60-A25F-78C96D5473F0}"/>
</file>

<file path=customXml/itemProps3.xml><?xml version="1.0" encoding="utf-8"?>
<ds:datastoreItem xmlns:ds="http://schemas.openxmlformats.org/officeDocument/2006/customXml" ds:itemID="{5112747A-CB9C-449A-8185-85B1CD0223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8F7F3E-3913-4C39-8D80-ADEA4D546791}">
  <ds:schemaRefs>
    <ds:schemaRef ds:uri="a811006f-1c16-41b7-b921-4a643f9d9ecc"/>
    <ds:schemaRef ds:uri="http://purl.org/dc/dcmitype/"/>
    <ds:schemaRef ds:uri="http://www.w3.org/XML/1998/namespace"/>
    <ds:schemaRef ds:uri="http://purl.org/dc/terms/"/>
    <ds:schemaRef ds:uri="http://schemas.microsoft.com/office/2006/documentManagement/types"/>
    <ds:schemaRef ds:uri="e7f54076-5645-4b12-91ec-c3d4a8cb9c6b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KNHS-download-sjabloon zwart wit</Template>
  <TotalTime>2</TotalTime>
  <Pages>1</Pages>
  <Words>156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Project Vernieuwing Handboek Aanleg Ruiter- en Menpaden</vt:lpstr>
    </vt:vector>
  </TitlesOfParts>
  <Company>KNHS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protocol-plicht-teams-z</dc:title>
  <dc:subject/>
  <dc:creator>fortgensi</dc:creator>
  <cp:keywords/>
  <cp:lastModifiedBy>Cindy Heijligers | KNHS</cp:lastModifiedBy>
  <cp:revision>5</cp:revision>
  <cp:lastPrinted>2012-11-20T13:45:00Z</cp:lastPrinted>
  <dcterms:created xsi:type="dcterms:W3CDTF">2024-02-26T13:25:00Z</dcterms:created>
  <dcterms:modified xsi:type="dcterms:W3CDTF">2024-02-26T14:39:00Z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xd_ProgID">
    <vt:lpwstr/>
  </property>
  <property fmtid="{D5CDD505-2E9C-101B-9397-08002B2CF9AE}" pid="4" name="ContentTypeId">
    <vt:lpwstr>0x010100F9386A01108D374D9C638ECAF15CC501</vt:lpwstr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</Properties>
</file>